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31997">
        <w:rPr>
          <w:rFonts w:ascii="Arial" w:hAnsi="Arial" w:cs="Arial"/>
          <w:b/>
          <w:caps/>
          <w:sz w:val="28"/>
          <w:szCs w:val="28"/>
        </w:rPr>
        <w:t xml:space="preserve"> </w:t>
      </w:r>
      <w:r w:rsidR="004332C8">
        <w:rPr>
          <w:rFonts w:ascii="Arial" w:hAnsi="Arial" w:cs="Arial"/>
          <w:b/>
          <w:caps/>
          <w:sz w:val="28"/>
          <w:szCs w:val="28"/>
        </w:rPr>
        <w:t>2</w:t>
      </w:r>
      <w:r w:rsidR="00661488">
        <w:rPr>
          <w:rFonts w:ascii="Arial" w:hAnsi="Arial" w:cs="Arial"/>
          <w:b/>
          <w:caps/>
          <w:sz w:val="28"/>
          <w:szCs w:val="28"/>
        </w:rPr>
        <w:t>1</w:t>
      </w:r>
      <w:r w:rsidR="005B397D">
        <w:rPr>
          <w:rFonts w:ascii="Arial" w:hAnsi="Arial" w:cs="Arial"/>
          <w:b/>
          <w:caps/>
          <w:sz w:val="28"/>
          <w:szCs w:val="28"/>
        </w:rPr>
        <w:t>99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36D30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83650">
        <w:trPr>
          <w:trHeight w:val="512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C488C" w:rsidP="00CD6D1E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CD6D1E">
              <w:rPr>
                <w:rFonts w:ascii="Arial" w:hAnsi="Arial" w:cs="Arial"/>
                <w:sz w:val="20"/>
                <w:szCs w:val="20"/>
              </w:rPr>
              <w:t>re</w:t>
            </w:r>
            <w:r>
              <w:rPr>
                <w:rFonts w:ascii="Arial" w:hAnsi="Arial" w:cs="Arial"/>
                <w:sz w:val="20"/>
                <w:szCs w:val="20"/>
              </w:rPr>
              <w:t xml:space="preserve">instalação de </w:t>
            </w:r>
            <w:r w:rsidR="00CD6D1E">
              <w:rPr>
                <w:rFonts w:ascii="Arial" w:hAnsi="Arial" w:cs="Arial"/>
                <w:sz w:val="20"/>
                <w:szCs w:val="20"/>
              </w:rPr>
              <w:t>redutor de velocidade na Rua Príncipe Hans-Adams - De Liechtenstein, nas proximidades do nº 331, no Parque dos Príncipes</w:t>
            </w:r>
            <w:r w:rsidR="001562B3"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95BC9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790509" w:rsidRDefault="003A77BE" w:rsidP="00195BC9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 xml:space="preserve">s </w:t>
      </w:r>
      <w:r w:rsidR="0025753A">
        <w:rPr>
          <w:rFonts w:ascii="Arial" w:hAnsi="Arial" w:cs="Arial"/>
        </w:rPr>
        <w:t xml:space="preserve">as </w:t>
      </w:r>
      <w:r w:rsidR="001C7A18">
        <w:rPr>
          <w:rFonts w:ascii="Arial" w:hAnsi="Arial" w:cs="Arial"/>
        </w:rPr>
        <w:t xml:space="preserve">providências cabíveis </w:t>
      </w:r>
      <w:r w:rsidR="0054492D">
        <w:rPr>
          <w:rFonts w:ascii="Arial" w:hAnsi="Arial" w:cs="Arial"/>
        </w:rPr>
        <w:t xml:space="preserve">visando </w:t>
      </w:r>
      <w:r w:rsidR="00ED7416" w:rsidRPr="00ED7416">
        <w:rPr>
          <w:rFonts w:ascii="Arial" w:hAnsi="Arial" w:cs="Arial"/>
        </w:rPr>
        <w:t xml:space="preserve">à </w:t>
      </w:r>
      <w:r w:rsidR="00FA0543" w:rsidRPr="00FA0543">
        <w:rPr>
          <w:rFonts w:ascii="Arial" w:hAnsi="Arial" w:cs="Arial"/>
        </w:rPr>
        <w:t>reinstalação de redutor de velocidade na Rua Príncipe Hans-Adams - De Liechtenstein, nas proximidades do nº 331, no Parque dos Príncipes</w:t>
      </w:r>
      <w:r w:rsidR="00110045">
        <w:rPr>
          <w:rFonts w:ascii="Arial" w:hAnsi="Arial" w:cs="Arial"/>
        </w:rPr>
        <w:t>.</w:t>
      </w:r>
    </w:p>
    <w:p w:rsidR="0006097F" w:rsidRPr="0006097F" w:rsidRDefault="00591929" w:rsidP="0006097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 forma, salientamos a necessidade de </w:t>
      </w:r>
      <w:r w:rsidR="0006097F" w:rsidRPr="0006097F">
        <w:rPr>
          <w:rFonts w:ascii="Arial" w:hAnsi="Arial" w:cs="Arial"/>
        </w:rPr>
        <w:t xml:space="preserve">instalação </w:t>
      </w:r>
      <w:r w:rsidR="00637919" w:rsidRPr="00637919">
        <w:rPr>
          <w:rFonts w:ascii="Arial" w:hAnsi="Arial" w:cs="Arial"/>
        </w:rPr>
        <w:t>de redutor no</w:t>
      </w:r>
      <w:r w:rsidR="00637919">
        <w:rPr>
          <w:rFonts w:ascii="Arial" w:hAnsi="Arial" w:cs="Arial"/>
        </w:rPr>
        <w:t xml:space="preserve"> citado</w:t>
      </w:r>
      <w:r w:rsidR="00637919" w:rsidRPr="00637919">
        <w:rPr>
          <w:rFonts w:ascii="Arial" w:hAnsi="Arial" w:cs="Arial"/>
        </w:rPr>
        <w:t xml:space="preserve"> local porque </w:t>
      </w:r>
      <w:r w:rsidR="00AA02AC">
        <w:rPr>
          <w:rFonts w:ascii="Arial" w:hAnsi="Arial" w:cs="Arial"/>
        </w:rPr>
        <w:t>muit</w:t>
      </w:r>
      <w:r w:rsidR="00637919" w:rsidRPr="00637919">
        <w:rPr>
          <w:rFonts w:ascii="Arial" w:hAnsi="Arial" w:cs="Arial"/>
        </w:rPr>
        <w:t>os motoristas e motociclistas não respeitam os limites de velocidade da via</w:t>
      </w:r>
      <w:r w:rsidR="0006097F" w:rsidRPr="0006097F">
        <w:rPr>
          <w:rFonts w:ascii="Arial" w:hAnsi="Arial" w:cs="Arial"/>
        </w:rPr>
        <w:t>.</w:t>
      </w:r>
    </w:p>
    <w:p w:rsidR="0006097F" w:rsidRDefault="0062748F" w:rsidP="0006097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Assim, o</w:t>
      </w:r>
      <w:r w:rsidR="0006097F" w:rsidRPr="0006097F">
        <w:rPr>
          <w:rFonts w:ascii="Arial" w:hAnsi="Arial" w:cs="Arial"/>
        </w:rPr>
        <w:t xml:space="preserve">s moradores </w:t>
      </w:r>
      <w:r w:rsidR="00403597" w:rsidRPr="00403597">
        <w:rPr>
          <w:rFonts w:ascii="Arial" w:hAnsi="Arial" w:cs="Arial"/>
        </w:rPr>
        <w:t xml:space="preserve">relatam que é grande o fluxo de trânsito na via e a alta velocidade </w:t>
      </w:r>
      <w:r w:rsidR="00952D39">
        <w:rPr>
          <w:rFonts w:ascii="Arial" w:hAnsi="Arial" w:cs="Arial"/>
        </w:rPr>
        <w:t xml:space="preserve">dos veículos </w:t>
      </w:r>
      <w:bookmarkStart w:id="0" w:name="_GoBack"/>
      <w:bookmarkEnd w:id="0"/>
      <w:r w:rsidR="00403597" w:rsidRPr="00403597">
        <w:rPr>
          <w:rFonts w:ascii="Arial" w:hAnsi="Arial" w:cs="Arial"/>
        </w:rPr>
        <w:t xml:space="preserve">gera insegurança, além </w:t>
      </w:r>
      <w:r w:rsidR="00403597">
        <w:rPr>
          <w:rFonts w:ascii="Arial" w:hAnsi="Arial" w:cs="Arial"/>
        </w:rPr>
        <w:t xml:space="preserve">de </w:t>
      </w:r>
      <w:r w:rsidR="00403597" w:rsidRPr="00403597">
        <w:rPr>
          <w:rFonts w:ascii="Arial" w:hAnsi="Arial" w:cs="Arial"/>
        </w:rPr>
        <w:t>causar transtornos aos pedestres pelo risco de atropelamento</w:t>
      </w:r>
      <w:r w:rsidR="0006097F">
        <w:rPr>
          <w:rFonts w:ascii="Arial" w:hAnsi="Arial" w:cs="Arial"/>
        </w:rPr>
        <w:t>.</w:t>
      </w:r>
    </w:p>
    <w:p w:rsidR="003A77BE" w:rsidRPr="001840AD" w:rsidRDefault="008C72B7" w:rsidP="00195BC9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="00B9565D">
        <w:rPr>
          <w:rFonts w:ascii="Arial" w:hAnsi="Arial" w:cs="Arial"/>
        </w:rPr>
        <w:t xml:space="preserve">, </w:t>
      </w:r>
      <w:r w:rsidR="00BB5DFE">
        <w:rPr>
          <w:rFonts w:ascii="Arial" w:hAnsi="Arial" w:cs="Arial"/>
        </w:rPr>
        <w:t>2</w:t>
      </w:r>
      <w:r w:rsidR="00110045">
        <w:rPr>
          <w:rFonts w:ascii="Arial" w:hAnsi="Arial" w:cs="Arial"/>
        </w:rPr>
        <w:t xml:space="preserve"> de </w:t>
      </w:r>
      <w:r w:rsidR="00CE7664">
        <w:rPr>
          <w:rFonts w:ascii="Arial" w:hAnsi="Arial" w:cs="Arial"/>
        </w:rPr>
        <w:t>dez</w:t>
      </w:r>
      <w:r w:rsidR="00B13495">
        <w:rPr>
          <w:rFonts w:ascii="Arial" w:hAnsi="Arial" w:cs="Arial"/>
        </w:rPr>
        <w:t>em</w:t>
      </w:r>
      <w:r w:rsidR="001D624E">
        <w:rPr>
          <w:rFonts w:ascii="Arial" w:hAnsi="Arial" w:cs="Arial"/>
        </w:rPr>
        <w:t>bro</w:t>
      </w:r>
      <w:r w:rsidR="00110045">
        <w:rPr>
          <w:rFonts w:ascii="Arial" w:hAnsi="Arial" w:cs="Arial"/>
        </w:rPr>
        <w:t xml:space="preserve"> de 2020.</w:t>
      </w:r>
    </w:p>
    <w:p w:rsidR="00110045" w:rsidRDefault="0011004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10045" w:rsidRDefault="0011004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E439D" w:rsidRPr="007E439D" w:rsidRDefault="007E439D" w:rsidP="007E439D">
      <w:pPr>
        <w:jc w:val="center"/>
        <w:rPr>
          <w:rFonts w:ascii="Arial" w:eastAsia="Calibri" w:hAnsi="Arial" w:cs="Arial"/>
          <w:b/>
          <w:lang w:eastAsia="en-US"/>
        </w:rPr>
      </w:pPr>
      <w:r w:rsidRPr="007E439D">
        <w:rPr>
          <w:rFonts w:ascii="Arial" w:eastAsia="Calibri" w:hAnsi="Arial" w:cs="Arial"/>
          <w:b/>
          <w:lang w:eastAsia="en-US"/>
        </w:rPr>
        <w:t>LUÍS FLAVIO (FLAVINHO)</w:t>
      </w:r>
    </w:p>
    <w:p w:rsidR="0004286F" w:rsidRDefault="007E439D" w:rsidP="00590307">
      <w:pPr>
        <w:jc w:val="center"/>
        <w:rPr>
          <w:rFonts w:ascii="Arial" w:hAnsi="Arial" w:cs="Arial"/>
          <w:sz w:val="22"/>
          <w:szCs w:val="22"/>
        </w:rPr>
      </w:pPr>
      <w:r w:rsidRPr="007E439D">
        <w:rPr>
          <w:rFonts w:ascii="Arial" w:eastAsia="Calibri" w:hAnsi="Arial" w:cs="Arial"/>
          <w:lang w:eastAsia="en-US"/>
        </w:rPr>
        <w:t xml:space="preserve">Vereador </w:t>
      </w:r>
      <w:r w:rsidR="008162C8">
        <w:rPr>
          <w:rFonts w:ascii="Arial" w:eastAsia="Calibri" w:hAnsi="Arial" w:cs="Arial"/>
          <w:lang w:eastAsia="en-US"/>
        </w:rPr>
        <w:t>–</w:t>
      </w:r>
      <w:r w:rsidRPr="007E439D">
        <w:rPr>
          <w:rFonts w:ascii="Arial" w:eastAsia="Calibri" w:hAnsi="Arial" w:cs="Arial"/>
          <w:lang w:eastAsia="en-US"/>
        </w:rPr>
        <w:t xml:space="preserve"> PT</w:t>
      </w:r>
    </w:p>
    <w:sectPr w:rsidR="0004286F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620" w:rsidRDefault="00CF6620">
      <w:r>
        <w:separator/>
      </w:r>
    </w:p>
  </w:endnote>
  <w:endnote w:type="continuationSeparator" w:id="0">
    <w:p w:rsidR="00CF6620" w:rsidRDefault="00CF6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620" w:rsidRDefault="00CF6620">
      <w:r>
        <w:separator/>
      </w:r>
    </w:p>
  </w:footnote>
  <w:footnote w:type="continuationSeparator" w:id="0">
    <w:p w:rsidR="00CF6620" w:rsidRDefault="00CF6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4F33A1">
      <w:rPr>
        <w:rFonts w:ascii="Arial" w:hAnsi="Arial" w:cs="Arial"/>
        <w:b/>
        <w:sz w:val="20"/>
        <w:szCs w:val="20"/>
        <w:u w:val="single"/>
      </w:rPr>
      <w:t>1</w:t>
    </w:r>
    <w:r w:rsidR="008F6ECC">
      <w:rPr>
        <w:rFonts w:ascii="Arial" w:hAnsi="Arial" w:cs="Arial"/>
        <w:b/>
        <w:sz w:val="20"/>
        <w:szCs w:val="20"/>
        <w:u w:val="single"/>
      </w:rPr>
      <w:t>991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2D193F">
      <w:rPr>
        <w:rFonts w:ascii="Arial" w:hAnsi="Arial" w:cs="Arial"/>
        <w:b/>
        <w:sz w:val="20"/>
        <w:szCs w:val="20"/>
        <w:u w:val="single"/>
      </w:rPr>
      <w:t xml:space="preserve">20 - Vereador </w:t>
    </w:r>
    <w:r w:rsidR="00CE0654">
      <w:rPr>
        <w:rFonts w:ascii="Arial" w:hAnsi="Arial" w:cs="Arial"/>
        <w:b/>
        <w:sz w:val="20"/>
        <w:szCs w:val="20"/>
        <w:u w:val="single"/>
      </w:rPr>
      <w:t xml:space="preserve">Luís Flávio (Flavinho) </w:t>
    </w:r>
    <w:r w:rsidR="001C3E9C">
      <w:rPr>
        <w:rFonts w:ascii="Arial" w:hAnsi="Arial" w:cs="Arial"/>
        <w:b/>
        <w:sz w:val="20"/>
        <w:szCs w:val="20"/>
        <w:u w:val="single"/>
      </w:rPr>
      <w:t xml:space="preserve">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8447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8447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F099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F099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F099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F099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04C9C"/>
    <w:rsid w:val="00010C5F"/>
    <w:rsid w:val="00012789"/>
    <w:rsid w:val="00014067"/>
    <w:rsid w:val="000157FB"/>
    <w:rsid w:val="000158E4"/>
    <w:rsid w:val="000160FD"/>
    <w:rsid w:val="00021B2B"/>
    <w:rsid w:val="00022CD8"/>
    <w:rsid w:val="00024C2A"/>
    <w:rsid w:val="00024FD3"/>
    <w:rsid w:val="00027867"/>
    <w:rsid w:val="00034A23"/>
    <w:rsid w:val="00036D30"/>
    <w:rsid w:val="0004170D"/>
    <w:rsid w:val="0004286F"/>
    <w:rsid w:val="00047EFF"/>
    <w:rsid w:val="00050C82"/>
    <w:rsid w:val="00052A32"/>
    <w:rsid w:val="0005627E"/>
    <w:rsid w:val="00056288"/>
    <w:rsid w:val="0006097F"/>
    <w:rsid w:val="00073C75"/>
    <w:rsid w:val="00082040"/>
    <w:rsid w:val="000866C7"/>
    <w:rsid w:val="00086F0A"/>
    <w:rsid w:val="00087803"/>
    <w:rsid w:val="00090B28"/>
    <w:rsid w:val="000921C3"/>
    <w:rsid w:val="00093C40"/>
    <w:rsid w:val="00094490"/>
    <w:rsid w:val="000958D5"/>
    <w:rsid w:val="00097CAE"/>
    <w:rsid w:val="000A5D68"/>
    <w:rsid w:val="000C1204"/>
    <w:rsid w:val="000C47FB"/>
    <w:rsid w:val="000D2909"/>
    <w:rsid w:val="000D4871"/>
    <w:rsid w:val="000D4A87"/>
    <w:rsid w:val="000E1198"/>
    <w:rsid w:val="000E280B"/>
    <w:rsid w:val="000E5B1A"/>
    <w:rsid w:val="000E76B8"/>
    <w:rsid w:val="000F4E6A"/>
    <w:rsid w:val="000F5804"/>
    <w:rsid w:val="000F6251"/>
    <w:rsid w:val="001004BA"/>
    <w:rsid w:val="00101E51"/>
    <w:rsid w:val="001029EA"/>
    <w:rsid w:val="00104BE5"/>
    <w:rsid w:val="00104D46"/>
    <w:rsid w:val="00110045"/>
    <w:rsid w:val="00111677"/>
    <w:rsid w:val="00111D3F"/>
    <w:rsid w:val="00112276"/>
    <w:rsid w:val="00114ACD"/>
    <w:rsid w:val="00114C71"/>
    <w:rsid w:val="00117632"/>
    <w:rsid w:val="00126CF7"/>
    <w:rsid w:val="0013098C"/>
    <w:rsid w:val="0013116F"/>
    <w:rsid w:val="0013584B"/>
    <w:rsid w:val="00135F07"/>
    <w:rsid w:val="001405F6"/>
    <w:rsid w:val="00140823"/>
    <w:rsid w:val="0014591F"/>
    <w:rsid w:val="00150EE2"/>
    <w:rsid w:val="001562B3"/>
    <w:rsid w:val="00171274"/>
    <w:rsid w:val="00172E81"/>
    <w:rsid w:val="00176E07"/>
    <w:rsid w:val="00181CD2"/>
    <w:rsid w:val="00182225"/>
    <w:rsid w:val="001840AD"/>
    <w:rsid w:val="001853EA"/>
    <w:rsid w:val="00187E30"/>
    <w:rsid w:val="00191409"/>
    <w:rsid w:val="001934F8"/>
    <w:rsid w:val="00195BC9"/>
    <w:rsid w:val="0019673D"/>
    <w:rsid w:val="001A09F2"/>
    <w:rsid w:val="001A30D8"/>
    <w:rsid w:val="001B0773"/>
    <w:rsid w:val="001B183C"/>
    <w:rsid w:val="001B4BA5"/>
    <w:rsid w:val="001C1FBB"/>
    <w:rsid w:val="001C3E9C"/>
    <w:rsid w:val="001C7A18"/>
    <w:rsid w:val="001D0F7E"/>
    <w:rsid w:val="001D3009"/>
    <w:rsid w:val="001D624E"/>
    <w:rsid w:val="001E01CA"/>
    <w:rsid w:val="001E1994"/>
    <w:rsid w:val="001F13C3"/>
    <w:rsid w:val="001F5DF2"/>
    <w:rsid w:val="00204ED7"/>
    <w:rsid w:val="00205E49"/>
    <w:rsid w:val="00212E2C"/>
    <w:rsid w:val="002229A1"/>
    <w:rsid w:val="00225AF2"/>
    <w:rsid w:val="00225D76"/>
    <w:rsid w:val="00225F8E"/>
    <w:rsid w:val="00230859"/>
    <w:rsid w:val="00237D92"/>
    <w:rsid w:val="002536BD"/>
    <w:rsid w:val="00253708"/>
    <w:rsid w:val="00253C82"/>
    <w:rsid w:val="0025753A"/>
    <w:rsid w:val="00264BAB"/>
    <w:rsid w:val="00266145"/>
    <w:rsid w:val="002824F3"/>
    <w:rsid w:val="002836A4"/>
    <w:rsid w:val="00283E8E"/>
    <w:rsid w:val="002907EC"/>
    <w:rsid w:val="00292FFC"/>
    <w:rsid w:val="002948D4"/>
    <w:rsid w:val="002A5464"/>
    <w:rsid w:val="002A63FE"/>
    <w:rsid w:val="002A7434"/>
    <w:rsid w:val="002C4B2B"/>
    <w:rsid w:val="002C5C70"/>
    <w:rsid w:val="002C7669"/>
    <w:rsid w:val="002D193F"/>
    <w:rsid w:val="002D24ED"/>
    <w:rsid w:val="002D3388"/>
    <w:rsid w:val="002D3D9E"/>
    <w:rsid w:val="002D43ED"/>
    <w:rsid w:val="002E20BE"/>
    <w:rsid w:val="002E5AD4"/>
    <w:rsid w:val="002E5F3E"/>
    <w:rsid w:val="002F02DB"/>
    <w:rsid w:val="002F5FCD"/>
    <w:rsid w:val="0030168E"/>
    <w:rsid w:val="00313E9A"/>
    <w:rsid w:val="00317C1A"/>
    <w:rsid w:val="00323F0F"/>
    <w:rsid w:val="00327B1A"/>
    <w:rsid w:val="003422B0"/>
    <w:rsid w:val="00347BA7"/>
    <w:rsid w:val="00347D5E"/>
    <w:rsid w:val="003507E5"/>
    <w:rsid w:val="00357AA8"/>
    <w:rsid w:val="00362415"/>
    <w:rsid w:val="003638CC"/>
    <w:rsid w:val="00367FB2"/>
    <w:rsid w:val="0037068F"/>
    <w:rsid w:val="00370C76"/>
    <w:rsid w:val="00381797"/>
    <w:rsid w:val="003826CE"/>
    <w:rsid w:val="003848C4"/>
    <w:rsid w:val="00384EAA"/>
    <w:rsid w:val="00385370"/>
    <w:rsid w:val="00392663"/>
    <w:rsid w:val="003933FF"/>
    <w:rsid w:val="00397FF3"/>
    <w:rsid w:val="003A65C9"/>
    <w:rsid w:val="003A6CB6"/>
    <w:rsid w:val="003A77BE"/>
    <w:rsid w:val="003B171E"/>
    <w:rsid w:val="003B4DF0"/>
    <w:rsid w:val="003C6F77"/>
    <w:rsid w:val="003D1242"/>
    <w:rsid w:val="003D3CA7"/>
    <w:rsid w:val="003E188F"/>
    <w:rsid w:val="003E2FE1"/>
    <w:rsid w:val="003E3280"/>
    <w:rsid w:val="003F004B"/>
    <w:rsid w:val="003F3897"/>
    <w:rsid w:val="003F44DE"/>
    <w:rsid w:val="003F738B"/>
    <w:rsid w:val="00400972"/>
    <w:rsid w:val="00403597"/>
    <w:rsid w:val="00403615"/>
    <w:rsid w:val="004111B9"/>
    <w:rsid w:val="00412795"/>
    <w:rsid w:val="004332C8"/>
    <w:rsid w:val="0043610D"/>
    <w:rsid w:val="0044427F"/>
    <w:rsid w:val="004568F6"/>
    <w:rsid w:val="004631C5"/>
    <w:rsid w:val="004662C0"/>
    <w:rsid w:val="0046709C"/>
    <w:rsid w:val="004768A9"/>
    <w:rsid w:val="004775DD"/>
    <w:rsid w:val="00482804"/>
    <w:rsid w:val="004869AC"/>
    <w:rsid w:val="00487D64"/>
    <w:rsid w:val="00493115"/>
    <w:rsid w:val="004A2D95"/>
    <w:rsid w:val="004A5B38"/>
    <w:rsid w:val="004A6FC3"/>
    <w:rsid w:val="004B20BA"/>
    <w:rsid w:val="004B50EA"/>
    <w:rsid w:val="004B69C5"/>
    <w:rsid w:val="004B6E6B"/>
    <w:rsid w:val="004C2C30"/>
    <w:rsid w:val="004C3A95"/>
    <w:rsid w:val="004C55E4"/>
    <w:rsid w:val="004C6C78"/>
    <w:rsid w:val="004C7349"/>
    <w:rsid w:val="004D12B3"/>
    <w:rsid w:val="004D31BC"/>
    <w:rsid w:val="004D32C5"/>
    <w:rsid w:val="004E06ED"/>
    <w:rsid w:val="004E3288"/>
    <w:rsid w:val="004E391F"/>
    <w:rsid w:val="004E46DA"/>
    <w:rsid w:val="004E60A1"/>
    <w:rsid w:val="004F1B03"/>
    <w:rsid w:val="004F33A1"/>
    <w:rsid w:val="004F39E9"/>
    <w:rsid w:val="004F5259"/>
    <w:rsid w:val="004F690D"/>
    <w:rsid w:val="004F6A11"/>
    <w:rsid w:val="00505357"/>
    <w:rsid w:val="00505FC5"/>
    <w:rsid w:val="00505FD8"/>
    <w:rsid w:val="005149E2"/>
    <w:rsid w:val="0051540D"/>
    <w:rsid w:val="00517AD6"/>
    <w:rsid w:val="00524669"/>
    <w:rsid w:val="00525B63"/>
    <w:rsid w:val="00527A0C"/>
    <w:rsid w:val="00533862"/>
    <w:rsid w:val="00537865"/>
    <w:rsid w:val="00542A79"/>
    <w:rsid w:val="0054492D"/>
    <w:rsid w:val="005462C7"/>
    <w:rsid w:val="00550B68"/>
    <w:rsid w:val="00551DF2"/>
    <w:rsid w:val="005608C6"/>
    <w:rsid w:val="00564368"/>
    <w:rsid w:val="00564DBF"/>
    <w:rsid w:val="00570D8A"/>
    <w:rsid w:val="0058109A"/>
    <w:rsid w:val="005846A3"/>
    <w:rsid w:val="00584B37"/>
    <w:rsid w:val="005868AE"/>
    <w:rsid w:val="00587EED"/>
    <w:rsid w:val="00590307"/>
    <w:rsid w:val="00591929"/>
    <w:rsid w:val="0059484F"/>
    <w:rsid w:val="0059580C"/>
    <w:rsid w:val="00596118"/>
    <w:rsid w:val="005A01D0"/>
    <w:rsid w:val="005A03FA"/>
    <w:rsid w:val="005A7D60"/>
    <w:rsid w:val="005B0B0D"/>
    <w:rsid w:val="005B1AC7"/>
    <w:rsid w:val="005B397D"/>
    <w:rsid w:val="005B3D21"/>
    <w:rsid w:val="005B748B"/>
    <w:rsid w:val="005C1B2B"/>
    <w:rsid w:val="005C3938"/>
    <w:rsid w:val="005D04AB"/>
    <w:rsid w:val="005D5519"/>
    <w:rsid w:val="005D702D"/>
    <w:rsid w:val="005D724A"/>
    <w:rsid w:val="005E138D"/>
    <w:rsid w:val="005E53E1"/>
    <w:rsid w:val="005E5D53"/>
    <w:rsid w:val="005F509F"/>
    <w:rsid w:val="00600836"/>
    <w:rsid w:val="00601CA7"/>
    <w:rsid w:val="00623143"/>
    <w:rsid w:val="00624472"/>
    <w:rsid w:val="00624F2F"/>
    <w:rsid w:val="0062748F"/>
    <w:rsid w:val="00632554"/>
    <w:rsid w:val="00634515"/>
    <w:rsid w:val="00634F51"/>
    <w:rsid w:val="006372FF"/>
    <w:rsid w:val="00637919"/>
    <w:rsid w:val="006426AE"/>
    <w:rsid w:val="00642B5F"/>
    <w:rsid w:val="0065303B"/>
    <w:rsid w:val="00655EB7"/>
    <w:rsid w:val="00657859"/>
    <w:rsid w:val="00661180"/>
    <w:rsid w:val="00661488"/>
    <w:rsid w:val="00673EC0"/>
    <w:rsid w:val="00674F7D"/>
    <w:rsid w:val="0067515F"/>
    <w:rsid w:val="00676980"/>
    <w:rsid w:val="00681021"/>
    <w:rsid w:val="00682E6E"/>
    <w:rsid w:val="00690D1E"/>
    <w:rsid w:val="00691B71"/>
    <w:rsid w:val="00691CF5"/>
    <w:rsid w:val="0069312F"/>
    <w:rsid w:val="00694EE2"/>
    <w:rsid w:val="006954FD"/>
    <w:rsid w:val="006A08AD"/>
    <w:rsid w:val="006A370D"/>
    <w:rsid w:val="006A7E09"/>
    <w:rsid w:val="006B0B8E"/>
    <w:rsid w:val="006B1874"/>
    <w:rsid w:val="006B26DC"/>
    <w:rsid w:val="006B6E6B"/>
    <w:rsid w:val="006C59BC"/>
    <w:rsid w:val="006D6F7D"/>
    <w:rsid w:val="006E6581"/>
    <w:rsid w:val="006E7E66"/>
    <w:rsid w:val="006F21EE"/>
    <w:rsid w:val="006F4B53"/>
    <w:rsid w:val="006F4E64"/>
    <w:rsid w:val="006F5781"/>
    <w:rsid w:val="006F7B0A"/>
    <w:rsid w:val="00703D78"/>
    <w:rsid w:val="00714323"/>
    <w:rsid w:val="0071548D"/>
    <w:rsid w:val="00715F74"/>
    <w:rsid w:val="00725E66"/>
    <w:rsid w:val="007274B8"/>
    <w:rsid w:val="00727CDB"/>
    <w:rsid w:val="00732E0D"/>
    <w:rsid w:val="0073407F"/>
    <w:rsid w:val="0073486B"/>
    <w:rsid w:val="00740396"/>
    <w:rsid w:val="00742221"/>
    <w:rsid w:val="00746A40"/>
    <w:rsid w:val="00750C89"/>
    <w:rsid w:val="00751519"/>
    <w:rsid w:val="007573D9"/>
    <w:rsid w:val="00757D66"/>
    <w:rsid w:val="00775A1B"/>
    <w:rsid w:val="00780454"/>
    <w:rsid w:val="00781969"/>
    <w:rsid w:val="007838DC"/>
    <w:rsid w:val="00783979"/>
    <w:rsid w:val="00784472"/>
    <w:rsid w:val="00790509"/>
    <w:rsid w:val="00790911"/>
    <w:rsid w:val="00790914"/>
    <w:rsid w:val="007A304F"/>
    <w:rsid w:val="007B3E1C"/>
    <w:rsid w:val="007B4DE1"/>
    <w:rsid w:val="007B7B3F"/>
    <w:rsid w:val="007D0E21"/>
    <w:rsid w:val="007D39FD"/>
    <w:rsid w:val="007D4D6F"/>
    <w:rsid w:val="007D767E"/>
    <w:rsid w:val="007E0A3B"/>
    <w:rsid w:val="007E3F69"/>
    <w:rsid w:val="007E439D"/>
    <w:rsid w:val="007E55DD"/>
    <w:rsid w:val="007F1D40"/>
    <w:rsid w:val="007F75CA"/>
    <w:rsid w:val="007F7AAC"/>
    <w:rsid w:val="007F7FD5"/>
    <w:rsid w:val="0080197E"/>
    <w:rsid w:val="00804F23"/>
    <w:rsid w:val="00807A8E"/>
    <w:rsid w:val="00810024"/>
    <w:rsid w:val="008116ED"/>
    <w:rsid w:val="00811762"/>
    <w:rsid w:val="008149F6"/>
    <w:rsid w:val="008162C8"/>
    <w:rsid w:val="00820C13"/>
    <w:rsid w:val="00822689"/>
    <w:rsid w:val="008261DC"/>
    <w:rsid w:val="00833E7C"/>
    <w:rsid w:val="00837B69"/>
    <w:rsid w:val="008474F2"/>
    <w:rsid w:val="008556BB"/>
    <w:rsid w:val="00860D81"/>
    <w:rsid w:val="00870972"/>
    <w:rsid w:val="008745DE"/>
    <w:rsid w:val="00877C95"/>
    <w:rsid w:val="00877E50"/>
    <w:rsid w:val="00880B10"/>
    <w:rsid w:val="00885629"/>
    <w:rsid w:val="008909A4"/>
    <w:rsid w:val="00891C86"/>
    <w:rsid w:val="00893A24"/>
    <w:rsid w:val="008A0EB2"/>
    <w:rsid w:val="008A1EA0"/>
    <w:rsid w:val="008A2AC8"/>
    <w:rsid w:val="008A3320"/>
    <w:rsid w:val="008A7DB9"/>
    <w:rsid w:val="008B24D0"/>
    <w:rsid w:val="008B28CD"/>
    <w:rsid w:val="008C2A25"/>
    <w:rsid w:val="008C33AB"/>
    <w:rsid w:val="008C5AC9"/>
    <w:rsid w:val="008C72B7"/>
    <w:rsid w:val="008D2F2F"/>
    <w:rsid w:val="008D4E7C"/>
    <w:rsid w:val="008F1E6B"/>
    <w:rsid w:val="008F51BB"/>
    <w:rsid w:val="008F6ECC"/>
    <w:rsid w:val="008F7625"/>
    <w:rsid w:val="009048BE"/>
    <w:rsid w:val="00906506"/>
    <w:rsid w:val="00907EB3"/>
    <w:rsid w:val="009178FC"/>
    <w:rsid w:val="00920E38"/>
    <w:rsid w:val="00922964"/>
    <w:rsid w:val="009229D1"/>
    <w:rsid w:val="00923C5B"/>
    <w:rsid w:val="00945325"/>
    <w:rsid w:val="00947610"/>
    <w:rsid w:val="0094784C"/>
    <w:rsid w:val="00947F18"/>
    <w:rsid w:val="00950F23"/>
    <w:rsid w:val="00952D39"/>
    <w:rsid w:val="009579A2"/>
    <w:rsid w:val="00962252"/>
    <w:rsid w:val="009644C2"/>
    <w:rsid w:val="00975F59"/>
    <w:rsid w:val="009768E6"/>
    <w:rsid w:val="00980CAA"/>
    <w:rsid w:val="00987DF7"/>
    <w:rsid w:val="00994179"/>
    <w:rsid w:val="009A2ABD"/>
    <w:rsid w:val="009B207E"/>
    <w:rsid w:val="009B32F8"/>
    <w:rsid w:val="009C029E"/>
    <w:rsid w:val="009C1B1E"/>
    <w:rsid w:val="009D0F6E"/>
    <w:rsid w:val="009D4B64"/>
    <w:rsid w:val="009D50D4"/>
    <w:rsid w:val="009D512F"/>
    <w:rsid w:val="009E0E83"/>
    <w:rsid w:val="009E1F05"/>
    <w:rsid w:val="009E5C34"/>
    <w:rsid w:val="009E68A3"/>
    <w:rsid w:val="009E6B3F"/>
    <w:rsid w:val="009F0507"/>
    <w:rsid w:val="009F20E0"/>
    <w:rsid w:val="009F40F8"/>
    <w:rsid w:val="009F4148"/>
    <w:rsid w:val="009F5943"/>
    <w:rsid w:val="00A036A4"/>
    <w:rsid w:val="00A06911"/>
    <w:rsid w:val="00A13BC5"/>
    <w:rsid w:val="00A202BD"/>
    <w:rsid w:val="00A21A8C"/>
    <w:rsid w:val="00A21FAD"/>
    <w:rsid w:val="00A27100"/>
    <w:rsid w:val="00A349F1"/>
    <w:rsid w:val="00A410BD"/>
    <w:rsid w:val="00A46B01"/>
    <w:rsid w:val="00A477D9"/>
    <w:rsid w:val="00A50990"/>
    <w:rsid w:val="00A64652"/>
    <w:rsid w:val="00A64F62"/>
    <w:rsid w:val="00A670FB"/>
    <w:rsid w:val="00A83650"/>
    <w:rsid w:val="00A844CE"/>
    <w:rsid w:val="00A91FC1"/>
    <w:rsid w:val="00A92CB9"/>
    <w:rsid w:val="00A939CB"/>
    <w:rsid w:val="00A93D3B"/>
    <w:rsid w:val="00A9578F"/>
    <w:rsid w:val="00A9791D"/>
    <w:rsid w:val="00AA0138"/>
    <w:rsid w:val="00AA02AC"/>
    <w:rsid w:val="00AA0445"/>
    <w:rsid w:val="00AA6FC7"/>
    <w:rsid w:val="00AA72A3"/>
    <w:rsid w:val="00AA7C32"/>
    <w:rsid w:val="00AB6ADE"/>
    <w:rsid w:val="00AC0457"/>
    <w:rsid w:val="00AC24F9"/>
    <w:rsid w:val="00AC253D"/>
    <w:rsid w:val="00AC488C"/>
    <w:rsid w:val="00AC712C"/>
    <w:rsid w:val="00AD0AE1"/>
    <w:rsid w:val="00AD6B47"/>
    <w:rsid w:val="00AE447C"/>
    <w:rsid w:val="00AE539E"/>
    <w:rsid w:val="00AE5B2B"/>
    <w:rsid w:val="00AE6936"/>
    <w:rsid w:val="00AE70DB"/>
    <w:rsid w:val="00AF0961"/>
    <w:rsid w:val="00B005AB"/>
    <w:rsid w:val="00B06B4B"/>
    <w:rsid w:val="00B10E9F"/>
    <w:rsid w:val="00B13495"/>
    <w:rsid w:val="00B14158"/>
    <w:rsid w:val="00B217B8"/>
    <w:rsid w:val="00B24C14"/>
    <w:rsid w:val="00B27904"/>
    <w:rsid w:val="00B311CB"/>
    <w:rsid w:val="00B32646"/>
    <w:rsid w:val="00B34959"/>
    <w:rsid w:val="00B46866"/>
    <w:rsid w:val="00B51D83"/>
    <w:rsid w:val="00B5256F"/>
    <w:rsid w:val="00B53280"/>
    <w:rsid w:val="00B53732"/>
    <w:rsid w:val="00B55793"/>
    <w:rsid w:val="00B5764E"/>
    <w:rsid w:val="00B57E0F"/>
    <w:rsid w:val="00B61547"/>
    <w:rsid w:val="00B75508"/>
    <w:rsid w:val="00B75CEF"/>
    <w:rsid w:val="00B9213B"/>
    <w:rsid w:val="00B9565D"/>
    <w:rsid w:val="00BA1565"/>
    <w:rsid w:val="00BA6BA8"/>
    <w:rsid w:val="00BB1036"/>
    <w:rsid w:val="00BB3F3E"/>
    <w:rsid w:val="00BB52B0"/>
    <w:rsid w:val="00BB5562"/>
    <w:rsid w:val="00BB5DFE"/>
    <w:rsid w:val="00BC0707"/>
    <w:rsid w:val="00BC0F99"/>
    <w:rsid w:val="00BC123C"/>
    <w:rsid w:val="00BC2B52"/>
    <w:rsid w:val="00BC44DF"/>
    <w:rsid w:val="00BC4E11"/>
    <w:rsid w:val="00BC58F1"/>
    <w:rsid w:val="00BD083B"/>
    <w:rsid w:val="00BD1F36"/>
    <w:rsid w:val="00BD3C47"/>
    <w:rsid w:val="00BD5EB3"/>
    <w:rsid w:val="00BE1B39"/>
    <w:rsid w:val="00BE3706"/>
    <w:rsid w:val="00BE59D0"/>
    <w:rsid w:val="00BF791A"/>
    <w:rsid w:val="00BF79BB"/>
    <w:rsid w:val="00C015D1"/>
    <w:rsid w:val="00C044A4"/>
    <w:rsid w:val="00C064D5"/>
    <w:rsid w:val="00C06926"/>
    <w:rsid w:val="00C06BEA"/>
    <w:rsid w:val="00C12CE5"/>
    <w:rsid w:val="00C15D5E"/>
    <w:rsid w:val="00C23666"/>
    <w:rsid w:val="00C31997"/>
    <w:rsid w:val="00C36A93"/>
    <w:rsid w:val="00C36E68"/>
    <w:rsid w:val="00C42806"/>
    <w:rsid w:val="00C44D39"/>
    <w:rsid w:val="00C45509"/>
    <w:rsid w:val="00C47F4D"/>
    <w:rsid w:val="00C51B9F"/>
    <w:rsid w:val="00C62746"/>
    <w:rsid w:val="00C65F19"/>
    <w:rsid w:val="00C66FC9"/>
    <w:rsid w:val="00C7080A"/>
    <w:rsid w:val="00C7404F"/>
    <w:rsid w:val="00C74DFF"/>
    <w:rsid w:val="00C75196"/>
    <w:rsid w:val="00C76263"/>
    <w:rsid w:val="00C84693"/>
    <w:rsid w:val="00C94949"/>
    <w:rsid w:val="00C97E9C"/>
    <w:rsid w:val="00CA270B"/>
    <w:rsid w:val="00CA64A2"/>
    <w:rsid w:val="00CA759E"/>
    <w:rsid w:val="00CB2BAB"/>
    <w:rsid w:val="00CB33B1"/>
    <w:rsid w:val="00CB45A8"/>
    <w:rsid w:val="00CB4F74"/>
    <w:rsid w:val="00CD4383"/>
    <w:rsid w:val="00CD45AC"/>
    <w:rsid w:val="00CD51E5"/>
    <w:rsid w:val="00CD54EA"/>
    <w:rsid w:val="00CD6D1E"/>
    <w:rsid w:val="00CE0654"/>
    <w:rsid w:val="00CE74D7"/>
    <w:rsid w:val="00CE750E"/>
    <w:rsid w:val="00CE7664"/>
    <w:rsid w:val="00CE7F38"/>
    <w:rsid w:val="00CF0996"/>
    <w:rsid w:val="00CF1517"/>
    <w:rsid w:val="00CF31DE"/>
    <w:rsid w:val="00CF6620"/>
    <w:rsid w:val="00D018F4"/>
    <w:rsid w:val="00D02CDE"/>
    <w:rsid w:val="00D041E1"/>
    <w:rsid w:val="00D14EB1"/>
    <w:rsid w:val="00D152D9"/>
    <w:rsid w:val="00D16CA1"/>
    <w:rsid w:val="00D20438"/>
    <w:rsid w:val="00D2072E"/>
    <w:rsid w:val="00D20860"/>
    <w:rsid w:val="00D233C7"/>
    <w:rsid w:val="00D25C5D"/>
    <w:rsid w:val="00D31869"/>
    <w:rsid w:val="00D320BC"/>
    <w:rsid w:val="00D32AC2"/>
    <w:rsid w:val="00D336A1"/>
    <w:rsid w:val="00D35071"/>
    <w:rsid w:val="00D357CF"/>
    <w:rsid w:val="00D43965"/>
    <w:rsid w:val="00D45E75"/>
    <w:rsid w:val="00D46596"/>
    <w:rsid w:val="00D507D5"/>
    <w:rsid w:val="00D5293E"/>
    <w:rsid w:val="00D53BA7"/>
    <w:rsid w:val="00D5430F"/>
    <w:rsid w:val="00D54DC3"/>
    <w:rsid w:val="00D550A2"/>
    <w:rsid w:val="00D564F1"/>
    <w:rsid w:val="00D60A2A"/>
    <w:rsid w:val="00D627F3"/>
    <w:rsid w:val="00D645B4"/>
    <w:rsid w:val="00D74882"/>
    <w:rsid w:val="00D762C4"/>
    <w:rsid w:val="00D8365B"/>
    <w:rsid w:val="00D840DD"/>
    <w:rsid w:val="00D85882"/>
    <w:rsid w:val="00D938A1"/>
    <w:rsid w:val="00D972EA"/>
    <w:rsid w:val="00D973C5"/>
    <w:rsid w:val="00DA005A"/>
    <w:rsid w:val="00DA45D2"/>
    <w:rsid w:val="00DA480B"/>
    <w:rsid w:val="00DA7003"/>
    <w:rsid w:val="00DB23E5"/>
    <w:rsid w:val="00DB48F6"/>
    <w:rsid w:val="00DC678A"/>
    <w:rsid w:val="00DD024E"/>
    <w:rsid w:val="00DD388B"/>
    <w:rsid w:val="00DD5C1F"/>
    <w:rsid w:val="00DE22B1"/>
    <w:rsid w:val="00DE50DD"/>
    <w:rsid w:val="00E00445"/>
    <w:rsid w:val="00E0249F"/>
    <w:rsid w:val="00E02881"/>
    <w:rsid w:val="00E04067"/>
    <w:rsid w:val="00E074A1"/>
    <w:rsid w:val="00E07978"/>
    <w:rsid w:val="00E11F92"/>
    <w:rsid w:val="00E14F37"/>
    <w:rsid w:val="00E16A4D"/>
    <w:rsid w:val="00E16E08"/>
    <w:rsid w:val="00E17C4F"/>
    <w:rsid w:val="00E21563"/>
    <w:rsid w:val="00E22C8C"/>
    <w:rsid w:val="00E3022D"/>
    <w:rsid w:val="00E368C2"/>
    <w:rsid w:val="00E40D7E"/>
    <w:rsid w:val="00E44EFA"/>
    <w:rsid w:val="00E4764A"/>
    <w:rsid w:val="00E50EC6"/>
    <w:rsid w:val="00E51448"/>
    <w:rsid w:val="00E51F9A"/>
    <w:rsid w:val="00E66696"/>
    <w:rsid w:val="00E66CFD"/>
    <w:rsid w:val="00E67200"/>
    <w:rsid w:val="00E721EC"/>
    <w:rsid w:val="00E86C30"/>
    <w:rsid w:val="00E871BC"/>
    <w:rsid w:val="00E90791"/>
    <w:rsid w:val="00E90C30"/>
    <w:rsid w:val="00EA29C6"/>
    <w:rsid w:val="00EA47DF"/>
    <w:rsid w:val="00EA4EB6"/>
    <w:rsid w:val="00EA71C4"/>
    <w:rsid w:val="00EA7926"/>
    <w:rsid w:val="00EB04D6"/>
    <w:rsid w:val="00EB08CD"/>
    <w:rsid w:val="00EB0B66"/>
    <w:rsid w:val="00EC2C97"/>
    <w:rsid w:val="00EC396D"/>
    <w:rsid w:val="00EC3D3F"/>
    <w:rsid w:val="00EC6498"/>
    <w:rsid w:val="00ED2065"/>
    <w:rsid w:val="00ED529D"/>
    <w:rsid w:val="00ED7416"/>
    <w:rsid w:val="00ED7A3F"/>
    <w:rsid w:val="00EE0A35"/>
    <w:rsid w:val="00EE2121"/>
    <w:rsid w:val="00EE2A22"/>
    <w:rsid w:val="00EF7D9E"/>
    <w:rsid w:val="00F02ADF"/>
    <w:rsid w:val="00F109F0"/>
    <w:rsid w:val="00F12F43"/>
    <w:rsid w:val="00F16F74"/>
    <w:rsid w:val="00F25302"/>
    <w:rsid w:val="00F27895"/>
    <w:rsid w:val="00F27BF9"/>
    <w:rsid w:val="00F405A5"/>
    <w:rsid w:val="00F420E5"/>
    <w:rsid w:val="00F5150F"/>
    <w:rsid w:val="00F53FB0"/>
    <w:rsid w:val="00F55147"/>
    <w:rsid w:val="00F60391"/>
    <w:rsid w:val="00F65C85"/>
    <w:rsid w:val="00F679B4"/>
    <w:rsid w:val="00F73DA3"/>
    <w:rsid w:val="00F75990"/>
    <w:rsid w:val="00F80171"/>
    <w:rsid w:val="00F81F7F"/>
    <w:rsid w:val="00F839B8"/>
    <w:rsid w:val="00F9078C"/>
    <w:rsid w:val="00F91DEB"/>
    <w:rsid w:val="00F94BDF"/>
    <w:rsid w:val="00F953FB"/>
    <w:rsid w:val="00FA0543"/>
    <w:rsid w:val="00FA3CFC"/>
    <w:rsid w:val="00FA4AB3"/>
    <w:rsid w:val="00FA5129"/>
    <w:rsid w:val="00FA6203"/>
    <w:rsid w:val="00FB00FA"/>
    <w:rsid w:val="00FB25F7"/>
    <w:rsid w:val="00FB382C"/>
    <w:rsid w:val="00FB590E"/>
    <w:rsid w:val="00FC1C13"/>
    <w:rsid w:val="00FC3B3E"/>
    <w:rsid w:val="00FD01A5"/>
    <w:rsid w:val="00FD0AD6"/>
    <w:rsid w:val="00FE28F8"/>
    <w:rsid w:val="00FE3B6B"/>
    <w:rsid w:val="00FE6FE0"/>
    <w:rsid w:val="00FF2F34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B1714-A555-4EDE-9A46-4145D38F5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1</Pages>
  <Words>153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24</cp:revision>
  <cp:lastPrinted>2020-07-21T12:59:00Z</cp:lastPrinted>
  <dcterms:created xsi:type="dcterms:W3CDTF">2020-11-30T18:42:00Z</dcterms:created>
  <dcterms:modified xsi:type="dcterms:W3CDTF">2020-11-30T18:47:00Z</dcterms:modified>
</cp:coreProperties>
</file>